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Look w:val="00A0"/>
      </w:tblPr>
      <w:tblGrid>
        <w:gridCol w:w="624"/>
        <w:gridCol w:w="7314"/>
        <w:gridCol w:w="1701"/>
      </w:tblGrid>
      <w:tr w:rsidR="00B02934" w:rsidRPr="00066B44" w:rsidTr="000729C7">
        <w:trPr>
          <w:cantSplit/>
          <w:trHeight w:val="1610"/>
        </w:trPr>
        <w:tc>
          <w:tcPr>
            <w:tcW w:w="9639" w:type="dxa"/>
            <w:gridSpan w:val="3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2934" w:rsidRDefault="00B02934" w:rsidP="00B02934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ПРИЛОЖЕНИЕ № 14</w:t>
            </w:r>
          </w:p>
          <w:p w:rsidR="00B02934" w:rsidRPr="00C2378E" w:rsidRDefault="00B02934" w:rsidP="00B02934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</w:t>
            </w:r>
            <w:r w:rsidRPr="00C2378E">
              <w:rPr>
                <w:szCs w:val="28"/>
              </w:rPr>
              <w:t xml:space="preserve">к решению очередной </w:t>
            </w:r>
            <w:r w:rsidRPr="00C2378E">
              <w:rPr>
                <w:szCs w:val="28"/>
                <w:lang w:val="en-US"/>
              </w:rPr>
              <w:t>XIII</w:t>
            </w:r>
            <w:r w:rsidRPr="00C2378E">
              <w:rPr>
                <w:szCs w:val="28"/>
              </w:rPr>
              <w:t xml:space="preserve">-й   сессии </w:t>
            </w:r>
          </w:p>
          <w:p w:rsidR="00B02934" w:rsidRPr="00C2378E" w:rsidRDefault="00B02934" w:rsidP="00B02934">
            <w:pPr>
              <w:rPr>
                <w:szCs w:val="28"/>
              </w:rPr>
            </w:pPr>
            <w:r w:rsidRPr="00C2378E">
              <w:rPr>
                <w:szCs w:val="28"/>
              </w:rPr>
              <w:t xml:space="preserve">                                                                       Совета муниципального образования</w:t>
            </w:r>
          </w:p>
          <w:p w:rsidR="00B02934" w:rsidRPr="00C2378E" w:rsidRDefault="00B02934" w:rsidP="00B02934">
            <w:pPr>
              <w:rPr>
                <w:szCs w:val="28"/>
              </w:rPr>
            </w:pPr>
            <w:r w:rsidRPr="00C2378E">
              <w:rPr>
                <w:szCs w:val="28"/>
              </w:rPr>
              <w:t xml:space="preserve">                                                                               Выселковский район </w:t>
            </w:r>
            <w:r w:rsidRPr="00C2378E">
              <w:rPr>
                <w:szCs w:val="28"/>
                <w:lang w:val="en-US"/>
              </w:rPr>
              <w:t>IV</w:t>
            </w:r>
            <w:r w:rsidRPr="00C2378E">
              <w:rPr>
                <w:szCs w:val="28"/>
              </w:rPr>
              <w:t xml:space="preserve"> созыва</w:t>
            </w:r>
          </w:p>
          <w:p w:rsidR="00B02934" w:rsidRPr="00C2378E" w:rsidRDefault="00B02934" w:rsidP="00B02934">
            <w:pPr>
              <w:tabs>
                <w:tab w:val="left" w:pos="9653"/>
              </w:tabs>
              <w:rPr>
                <w:szCs w:val="28"/>
              </w:rPr>
            </w:pPr>
            <w:r w:rsidRPr="00C2378E">
              <w:rPr>
                <w:szCs w:val="28"/>
              </w:rPr>
              <w:t xml:space="preserve">                                                                            от 02 декабря 2021 года  №  2-79</w:t>
            </w:r>
          </w:p>
          <w:p w:rsidR="00B02934" w:rsidRPr="00B02934" w:rsidRDefault="00B02934" w:rsidP="003563A7">
            <w:pPr>
              <w:rPr>
                <w:szCs w:val="28"/>
              </w:rPr>
            </w:pPr>
          </w:p>
        </w:tc>
      </w:tr>
      <w:tr w:rsidR="00E26B69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6B69" w:rsidRDefault="00E26B69" w:rsidP="00CC2D3F">
            <w:pPr>
              <w:rPr>
                <w:szCs w:val="28"/>
              </w:rPr>
            </w:pPr>
          </w:p>
        </w:tc>
      </w:tr>
      <w:tr w:rsidR="00E26B69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0D4B" w:rsidRDefault="00E26B69" w:rsidP="00CC2D3F">
            <w:pPr>
              <w:jc w:val="center"/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 xml:space="preserve">Объем бюджетных ассигнований, направляемых на социальную </w:t>
            </w:r>
          </w:p>
          <w:p w:rsidR="00E26B69" w:rsidRPr="00066B44" w:rsidRDefault="00E26B69" w:rsidP="00CC2D3F">
            <w:pPr>
              <w:jc w:val="center"/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поддержку детей и семей, имеющих детей, на 20</w:t>
            </w:r>
            <w:r w:rsidRPr="008B73F7">
              <w:rPr>
                <w:b/>
                <w:bCs/>
                <w:szCs w:val="28"/>
              </w:rPr>
              <w:t>2</w:t>
            </w:r>
            <w:r w:rsidR="005077D3">
              <w:rPr>
                <w:b/>
                <w:bCs/>
                <w:szCs w:val="28"/>
              </w:rPr>
              <w:t>1</w:t>
            </w:r>
            <w:r w:rsidRPr="00066B44">
              <w:rPr>
                <w:b/>
                <w:bCs/>
                <w:szCs w:val="28"/>
              </w:rPr>
              <w:t xml:space="preserve"> год </w:t>
            </w:r>
          </w:p>
          <w:p w:rsidR="00E26B69" w:rsidRPr="00066B44" w:rsidRDefault="00E26B69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  <w:tr w:rsidR="00E26B69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E26B69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  <w:r w:rsidRPr="00066B44">
              <w:rPr>
                <w:szCs w:val="28"/>
              </w:rPr>
              <w:t>(тыс. рублей)</w:t>
            </w:r>
          </w:p>
        </w:tc>
      </w:tr>
      <w:tr w:rsidR="00E26B69" w:rsidRPr="00066B44" w:rsidTr="008148EA">
        <w:trPr>
          <w:cantSplit/>
          <w:trHeight w:val="32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№ п/п</w:t>
            </w:r>
          </w:p>
        </w:tc>
        <w:tc>
          <w:tcPr>
            <w:tcW w:w="7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Сумма</w:t>
            </w:r>
          </w:p>
        </w:tc>
      </w:tr>
      <w:tr w:rsidR="00E26B69" w:rsidRPr="00066B44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</w:tr>
      <w:tr w:rsidR="00E26B69" w:rsidRPr="00066B44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</w:tr>
    </w:tbl>
    <w:p w:rsidR="00E26B69" w:rsidRPr="00AA75FA" w:rsidRDefault="00E26B69">
      <w:pPr>
        <w:rPr>
          <w:sz w:val="2"/>
        </w:rPr>
      </w:pPr>
    </w:p>
    <w:tbl>
      <w:tblPr>
        <w:tblW w:w="9639" w:type="dxa"/>
        <w:tblInd w:w="108" w:type="dxa"/>
        <w:tblLayout w:type="fixed"/>
        <w:tblLook w:val="00A0"/>
      </w:tblPr>
      <w:tblGrid>
        <w:gridCol w:w="624"/>
        <w:gridCol w:w="7314"/>
        <w:gridCol w:w="1701"/>
      </w:tblGrid>
      <w:tr w:rsidR="00E26B69" w:rsidRPr="00066B44" w:rsidTr="00095E26">
        <w:trPr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</w:t>
            </w:r>
          </w:p>
        </w:tc>
        <w:tc>
          <w:tcPr>
            <w:tcW w:w="7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3</w:t>
            </w:r>
          </w:p>
        </w:tc>
      </w:tr>
      <w:tr w:rsidR="00E26B69" w:rsidRPr="00066B44" w:rsidTr="00095E26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95E26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8263A4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по обеспечению</w:t>
            </w:r>
            <w:r w:rsidRPr="00066B44">
              <w:rPr>
                <w:szCs w:val="28"/>
              </w:rPr>
              <w:t xml:space="preserve"> жилы</w:t>
            </w:r>
            <w:r>
              <w:rPr>
                <w:szCs w:val="28"/>
              </w:rPr>
              <w:t>ми</w:t>
            </w:r>
            <w:r w:rsidRPr="00066B44">
              <w:rPr>
                <w:szCs w:val="28"/>
              </w:rPr>
              <w:t xml:space="preserve"> помещени</w:t>
            </w:r>
            <w:r>
              <w:rPr>
                <w:szCs w:val="28"/>
              </w:rPr>
              <w:t>ями</w:t>
            </w:r>
            <w:r w:rsidRPr="00066B44">
              <w:rPr>
                <w:szCs w:val="28"/>
              </w:rPr>
              <w:t xml:space="preserve"> дет</w:t>
            </w:r>
            <w:r>
              <w:rPr>
                <w:szCs w:val="28"/>
              </w:rPr>
              <w:t>ей</w:t>
            </w:r>
            <w:r w:rsidRPr="00066B44">
              <w:rPr>
                <w:szCs w:val="28"/>
              </w:rPr>
              <w:t>-сирот и д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тям, оставши</w:t>
            </w:r>
            <w:r>
              <w:rPr>
                <w:szCs w:val="28"/>
              </w:rPr>
              <w:t>х</w:t>
            </w:r>
            <w:r w:rsidRPr="00066B44">
              <w:rPr>
                <w:szCs w:val="28"/>
              </w:rPr>
              <w:t>ся без попечения родителей, лиц</w:t>
            </w:r>
            <w:r>
              <w:rPr>
                <w:szCs w:val="28"/>
              </w:rPr>
              <w:t xml:space="preserve"> их числа детей-сирот и детей, оставшихся без попечения родителей, в соответствии с Законом Краснодарского края «Об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F53A42" w:rsidRDefault="00F37CD1" w:rsidP="00F37CD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470B39">
              <w:rPr>
                <w:szCs w:val="28"/>
              </w:rPr>
              <w:t>4</w:t>
            </w:r>
            <w:r>
              <w:rPr>
                <w:szCs w:val="28"/>
              </w:rPr>
              <w:t>183</w:t>
            </w:r>
            <w:r w:rsidR="00470B39">
              <w:rPr>
                <w:szCs w:val="28"/>
              </w:rPr>
              <w:t>,</w:t>
            </w:r>
            <w:r>
              <w:rPr>
                <w:szCs w:val="28"/>
              </w:rPr>
              <w:t>4</w:t>
            </w:r>
          </w:p>
        </w:tc>
      </w:tr>
      <w:tr w:rsidR="00E26B69" w:rsidRPr="00066B44" w:rsidTr="00095E26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95E26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ежемесячного вознаграждения, причитающ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гося приемным родителям за оказание услуг по воспит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470B39" w:rsidP="00F37CD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F37CD1">
              <w:rPr>
                <w:szCs w:val="28"/>
              </w:rPr>
              <w:t>3093</w:t>
            </w:r>
            <w:r>
              <w:rPr>
                <w:szCs w:val="28"/>
              </w:rPr>
              <w:t>,</w:t>
            </w:r>
            <w:r w:rsidR="00F37CD1">
              <w:rPr>
                <w:szCs w:val="28"/>
              </w:rPr>
              <w:t>3</w:t>
            </w:r>
          </w:p>
        </w:tc>
      </w:tr>
      <w:tr w:rsidR="00E26B69" w:rsidRPr="00066B44" w:rsidTr="00095E26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95E26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3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ежемесячных денежных средств на содерж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ние детей-сирот и детей, оставшихся без попечения род</w:t>
            </w:r>
            <w:r w:rsidRPr="00066B44">
              <w:rPr>
                <w:szCs w:val="28"/>
              </w:rPr>
              <w:t>и</w:t>
            </w:r>
            <w:r w:rsidRPr="00066B44">
              <w:rPr>
                <w:szCs w:val="28"/>
              </w:rPr>
              <w:t>телей, находящихся под опекой (попечительством), вкл</w:t>
            </w:r>
            <w:r w:rsidRPr="00066B44">
              <w:rPr>
                <w:szCs w:val="28"/>
              </w:rPr>
              <w:t>ю</w:t>
            </w:r>
            <w:r w:rsidRPr="00066B44">
              <w:rPr>
                <w:szCs w:val="28"/>
              </w:rPr>
              <w:t>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F37CD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F37CD1">
              <w:rPr>
                <w:szCs w:val="28"/>
              </w:rPr>
              <w:t>3572</w:t>
            </w:r>
            <w:r w:rsidR="00470B39">
              <w:rPr>
                <w:szCs w:val="28"/>
              </w:rPr>
              <w:t>,</w:t>
            </w:r>
            <w:r w:rsidR="00F37CD1">
              <w:rPr>
                <w:szCs w:val="28"/>
              </w:rPr>
              <w:t>4</w:t>
            </w:r>
          </w:p>
        </w:tc>
      </w:tr>
      <w:tr w:rsidR="00E26B69" w:rsidRPr="00066B44" w:rsidTr="00095E26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95E26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4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обеспечению выплаты комп</w:t>
            </w:r>
            <w:r w:rsidRPr="00066B44">
              <w:rPr>
                <w:szCs w:val="28"/>
              </w:rPr>
              <w:t>енсации части родител</w:t>
            </w:r>
            <w:r w:rsidRPr="00066B44">
              <w:rPr>
                <w:szCs w:val="28"/>
              </w:rPr>
              <w:t>ь</w:t>
            </w:r>
            <w:r w:rsidRPr="00066B44">
              <w:rPr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470B39" w:rsidRDefault="00E26B69" w:rsidP="00470B39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6</w:t>
            </w:r>
            <w:r w:rsidR="00470B39">
              <w:rPr>
                <w:szCs w:val="28"/>
              </w:rPr>
              <w:t>246,7</w:t>
            </w:r>
          </w:p>
        </w:tc>
      </w:tr>
      <w:tr w:rsidR="00E26B69" w:rsidRPr="00066B44" w:rsidTr="00F37CD1">
        <w:trPr>
          <w:cantSplit/>
        </w:trPr>
        <w:tc>
          <w:tcPr>
            <w:tcW w:w="624" w:type="dxa"/>
            <w:tcBorders>
              <w:top w:val="nil"/>
              <w:left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F37CD1">
        <w:trPr>
          <w:cantSplit/>
        </w:trPr>
        <w:tc>
          <w:tcPr>
            <w:tcW w:w="624" w:type="dxa"/>
            <w:tcBorders>
              <w:top w:val="nil"/>
              <w:left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5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</w:t>
            </w:r>
            <w:r w:rsidRPr="00066B44">
              <w:rPr>
                <w:szCs w:val="28"/>
              </w:rPr>
              <w:t>беспечени</w:t>
            </w:r>
            <w:r>
              <w:rPr>
                <w:szCs w:val="28"/>
              </w:rPr>
              <w:t>ю</w:t>
            </w:r>
            <w:r w:rsidRPr="00066B44">
              <w:rPr>
                <w:szCs w:val="28"/>
              </w:rPr>
              <w:t xml:space="preserve"> льготным питанием учащихся из мног</w:t>
            </w:r>
            <w:r w:rsidRPr="00066B44">
              <w:rPr>
                <w:szCs w:val="28"/>
              </w:rPr>
              <w:t>о</w:t>
            </w:r>
            <w:r w:rsidRPr="00066B44">
              <w:rPr>
                <w:szCs w:val="28"/>
              </w:rPr>
              <w:t>детных семей в муниципальных общеобразовательных о</w:t>
            </w:r>
            <w:r w:rsidRPr="00066B44">
              <w:rPr>
                <w:szCs w:val="28"/>
              </w:rPr>
              <w:t>р</w:t>
            </w:r>
            <w:r w:rsidRPr="00066B44">
              <w:rPr>
                <w:szCs w:val="28"/>
              </w:rPr>
              <w:t>ганизациях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E26B69" w:rsidRDefault="00F37CD1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710</w:t>
            </w:r>
            <w:r w:rsidR="00470B39">
              <w:rPr>
                <w:szCs w:val="28"/>
              </w:rPr>
              <w:t>,</w:t>
            </w:r>
            <w:r>
              <w:rPr>
                <w:szCs w:val="28"/>
              </w:rPr>
              <w:t>3</w:t>
            </w:r>
          </w:p>
          <w:p w:rsidR="00EB13C4" w:rsidRDefault="00EB13C4" w:rsidP="00CC2D3F">
            <w:pPr>
              <w:jc w:val="right"/>
              <w:rPr>
                <w:szCs w:val="28"/>
              </w:rPr>
            </w:pPr>
          </w:p>
          <w:p w:rsidR="00EB13C4" w:rsidRPr="00066B44" w:rsidRDefault="00EB13C4" w:rsidP="00EB13C4">
            <w:pPr>
              <w:tabs>
                <w:tab w:val="left" w:pos="1310"/>
              </w:tabs>
              <w:jc w:val="right"/>
              <w:rPr>
                <w:szCs w:val="28"/>
              </w:rPr>
            </w:pPr>
          </w:p>
        </w:tc>
      </w:tr>
      <w:tr w:rsidR="00E26B69" w:rsidRPr="00066B44" w:rsidTr="00F37CD1">
        <w:trPr>
          <w:cantSplit/>
        </w:trPr>
        <w:tc>
          <w:tcPr>
            <w:tcW w:w="62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731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E26B69" w:rsidRPr="00066B44" w:rsidRDefault="00E26B69" w:rsidP="00CC2D3F">
            <w:pPr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Итого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E26B69" w:rsidRPr="00066B44" w:rsidRDefault="00614672" w:rsidP="00F37CD1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</w:t>
            </w:r>
            <w:r w:rsidR="00F37CD1">
              <w:rPr>
                <w:b/>
                <w:bCs/>
                <w:szCs w:val="28"/>
              </w:rPr>
              <w:t>7806</w:t>
            </w:r>
            <w:r>
              <w:rPr>
                <w:b/>
                <w:bCs/>
                <w:szCs w:val="28"/>
              </w:rPr>
              <w:t>,</w:t>
            </w:r>
            <w:bookmarkStart w:id="0" w:name="_GoBack"/>
            <w:bookmarkEnd w:id="0"/>
            <w:r w:rsidR="00A12F24">
              <w:rPr>
                <w:b/>
                <w:bCs/>
                <w:szCs w:val="28"/>
              </w:rPr>
              <w:t>1</w:t>
            </w:r>
          </w:p>
        </w:tc>
      </w:tr>
    </w:tbl>
    <w:p w:rsidR="00E26B69" w:rsidRDefault="00E26B69" w:rsidP="00AA75FA"/>
    <w:p w:rsidR="00D20D4B" w:rsidRDefault="00D20D4B" w:rsidP="00AA75FA"/>
    <w:p w:rsidR="00D20D4B" w:rsidRDefault="00D20D4B" w:rsidP="00AA75FA"/>
    <w:p w:rsidR="00E26B69" w:rsidRDefault="00E26B69" w:rsidP="00AA75FA">
      <w:r>
        <w:t>Заместитель главы муниципального образования</w:t>
      </w:r>
    </w:p>
    <w:p w:rsidR="00E26B69" w:rsidRDefault="00E26B69" w:rsidP="00AA75FA">
      <w:r>
        <w:t>Выселковский район, начальник финансового</w:t>
      </w:r>
    </w:p>
    <w:p w:rsidR="00E26B69" w:rsidRDefault="00E26B69" w:rsidP="00AA75FA">
      <w:r>
        <w:t>управления администрации муниципального</w:t>
      </w:r>
    </w:p>
    <w:p w:rsidR="00E26B69" w:rsidRPr="00F56D05" w:rsidRDefault="00E26B69" w:rsidP="00AA75FA">
      <w:r>
        <w:t xml:space="preserve">образования Выселковский район                                            </w:t>
      </w:r>
      <w:r w:rsidR="00D20D4B">
        <w:t xml:space="preserve">  </w:t>
      </w:r>
      <w:r>
        <w:t xml:space="preserve">  И.А.</w:t>
      </w:r>
      <w:r w:rsidR="00AF466E">
        <w:t xml:space="preserve"> </w:t>
      </w:r>
      <w:r>
        <w:t>Колесникова</w:t>
      </w:r>
    </w:p>
    <w:sectPr w:rsidR="00E26B69" w:rsidRPr="00F56D05" w:rsidSect="00113E60">
      <w:headerReference w:type="default" r:id="rId6"/>
      <w:pgSz w:w="11906" w:h="16838"/>
      <w:pgMar w:top="1134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679" w:rsidRDefault="00695679" w:rsidP="00E12559">
      <w:r>
        <w:separator/>
      </w:r>
    </w:p>
  </w:endnote>
  <w:endnote w:type="continuationSeparator" w:id="0">
    <w:p w:rsidR="00695679" w:rsidRDefault="00695679" w:rsidP="00E12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679" w:rsidRDefault="00695679" w:rsidP="00E12559">
      <w:r>
        <w:separator/>
      </w:r>
    </w:p>
  </w:footnote>
  <w:footnote w:type="continuationSeparator" w:id="0">
    <w:p w:rsidR="00695679" w:rsidRDefault="00695679" w:rsidP="00E12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3C4" w:rsidRDefault="0085006B" w:rsidP="003D4A14">
    <w:pPr>
      <w:pStyle w:val="a3"/>
      <w:jc w:val="center"/>
    </w:pPr>
    <w:r>
      <w:fldChar w:fldCharType="begin"/>
    </w:r>
    <w:r w:rsidR="00EB13C4">
      <w:instrText xml:space="preserve"> PAGE   \* MERGEFORMAT </w:instrText>
    </w:r>
    <w:r>
      <w:fldChar w:fldCharType="separate"/>
    </w:r>
    <w:r w:rsidR="00113E60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5FA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6B44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5E26"/>
    <w:rsid w:val="00097347"/>
    <w:rsid w:val="000A5796"/>
    <w:rsid w:val="000A5BD6"/>
    <w:rsid w:val="000B1B6F"/>
    <w:rsid w:val="000B3421"/>
    <w:rsid w:val="000B6B06"/>
    <w:rsid w:val="000C0D22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3E60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0745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2D7"/>
    <w:rsid w:val="001F1852"/>
    <w:rsid w:val="001F4A3E"/>
    <w:rsid w:val="001F4E31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47D7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6FD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4635"/>
    <w:rsid w:val="002E7E42"/>
    <w:rsid w:val="002F061B"/>
    <w:rsid w:val="002F0683"/>
    <w:rsid w:val="002F0CF7"/>
    <w:rsid w:val="002F5AB0"/>
    <w:rsid w:val="002F5C5F"/>
    <w:rsid w:val="002F6540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3E1B"/>
    <w:rsid w:val="00355984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6B9"/>
    <w:rsid w:val="003E5BEF"/>
    <w:rsid w:val="003E6432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2680A"/>
    <w:rsid w:val="00431FDD"/>
    <w:rsid w:val="00432754"/>
    <w:rsid w:val="0044036F"/>
    <w:rsid w:val="0044291F"/>
    <w:rsid w:val="00444582"/>
    <w:rsid w:val="00447061"/>
    <w:rsid w:val="004555AE"/>
    <w:rsid w:val="00470B39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1DC8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D236B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891"/>
    <w:rsid w:val="00504EAD"/>
    <w:rsid w:val="005072CA"/>
    <w:rsid w:val="005077D3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672"/>
    <w:rsid w:val="00614897"/>
    <w:rsid w:val="00615C39"/>
    <w:rsid w:val="00616853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95679"/>
    <w:rsid w:val="006A16C2"/>
    <w:rsid w:val="006A2058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4EDF"/>
    <w:rsid w:val="006E73B9"/>
    <w:rsid w:val="006E7BF3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69A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48EA"/>
    <w:rsid w:val="008263A4"/>
    <w:rsid w:val="00826450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377A"/>
    <w:rsid w:val="00845107"/>
    <w:rsid w:val="00846208"/>
    <w:rsid w:val="00846258"/>
    <w:rsid w:val="0085006B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B73F7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032C"/>
    <w:rsid w:val="00921AED"/>
    <w:rsid w:val="009273D2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095B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1B51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2F24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455C7"/>
    <w:rsid w:val="00A5583A"/>
    <w:rsid w:val="00A563D8"/>
    <w:rsid w:val="00A61136"/>
    <w:rsid w:val="00A6129B"/>
    <w:rsid w:val="00A62C4B"/>
    <w:rsid w:val="00A6527F"/>
    <w:rsid w:val="00A7098E"/>
    <w:rsid w:val="00A70FA9"/>
    <w:rsid w:val="00A719DE"/>
    <w:rsid w:val="00A72958"/>
    <w:rsid w:val="00A72BD9"/>
    <w:rsid w:val="00A72C00"/>
    <w:rsid w:val="00A77778"/>
    <w:rsid w:val="00A80A79"/>
    <w:rsid w:val="00A83B4D"/>
    <w:rsid w:val="00A910B6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466E"/>
    <w:rsid w:val="00AF52C4"/>
    <w:rsid w:val="00AF58B8"/>
    <w:rsid w:val="00B00E7F"/>
    <w:rsid w:val="00B02934"/>
    <w:rsid w:val="00B02D81"/>
    <w:rsid w:val="00B0359E"/>
    <w:rsid w:val="00B04D0B"/>
    <w:rsid w:val="00B135F8"/>
    <w:rsid w:val="00B156C2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45B"/>
    <w:rsid w:val="00B30E3A"/>
    <w:rsid w:val="00B30F71"/>
    <w:rsid w:val="00B314C2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411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17A6C"/>
    <w:rsid w:val="00C22BF7"/>
    <w:rsid w:val="00C3148E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0A1F"/>
    <w:rsid w:val="00CA1C48"/>
    <w:rsid w:val="00CA4BC7"/>
    <w:rsid w:val="00CA4F03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2D3F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0D4B"/>
    <w:rsid w:val="00D21BC3"/>
    <w:rsid w:val="00D26512"/>
    <w:rsid w:val="00D265B4"/>
    <w:rsid w:val="00D34C13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6772F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A7E34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820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6B69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2C88"/>
    <w:rsid w:val="00E9342C"/>
    <w:rsid w:val="00E9618C"/>
    <w:rsid w:val="00E9679A"/>
    <w:rsid w:val="00EA63E3"/>
    <w:rsid w:val="00EA79FB"/>
    <w:rsid w:val="00EA7D54"/>
    <w:rsid w:val="00EB13C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3E50"/>
    <w:rsid w:val="00F15DCD"/>
    <w:rsid w:val="00F2159D"/>
    <w:rsid w:val="00F21685"/>
    <w:rsid w:val="00F217DF"/>
    <w:rsid w:val="00F22C25"/>
    <w:rsid w:val="00F234C9"/>
    <w:rsid w:val="00F253E9"/>
    <w:rsid w:val="00F261FE"/>
    <w:rsid w:val="00F27252"/>
    <w:rsid w:val="00F311DC"/>
    <w:rsid w:val="00F33D76"/>
    <w:rsid w:val="00F37CD1"/>
    <w:rsid w:val="00F42CA6"/>
    <w:rsid w:val="00F43E9E"/>
    <w:rsid w:val="00F452A3"/>
    <w:rsid w:val="00F476B0"/>
    <w:rsid w:val="00F512A7"/>
    <w:rsid w:val="00F53A42"/>
    <w:rsid w:val="00F54259"/>
    <w:rsid w:val="00F55F7C"/>
    <w:rsid w:val="00F56D05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603D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Georgia" w:hAnsi="Georg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46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9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215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Перепечай А.П.</dc:creator>
  <cp:keywords/>
  <dc:description/>
  <cp:lastModifiedBy>ШаталинаН</cp:lastModifiedBy>
  <cp:revision>62</cp:revision>
  <cp:lastPrinted>2020-12-15T05:50:00Z</cp:lastPrinted>
  <dcterms:created xsi:type="dcterms:W3CDTF">2017-09-18T13:02:00Z</dcterms:created>
  <dcterms:modified xsi:type="dcterms:W3CDTF">2021-12-07T12:56:00Z</dcterms:modified>
</cp:coreProperties>
</file>